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TOLBY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Towcester, Northamptonshire. Shoemaker.</w:t>
      </w: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Nynehide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Rector of Towcester(q.v.), brought a plaint of debt </w:t>
      </w:r>
    </w:p>
    <w:p w:rsidR="00952BB4" w:rsidRDefault="00952BB4" w:rsidP="00952BB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him,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Godfray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Paulersbury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Bultham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Towcester(q.v.),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Latermer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 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Towcester(q.v.).</w:t>
      </w: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52BB4" w:rsidRDefault="00952BB4" w:rsidP="00952BB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April 2016</w:t>
      </w:r>
    </w:p>
    <w:p w:rsidR="006B2F86" w:rsidRPr="00E71FC3" w:rsidRDefault="00952BB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BB4" w:rsidRDefault="00952BB4" w:rsidP="00E71FC3">
      <w:pPr>
        <w:spacing w:after="0" w:line="240" w:lineRule="auto"/>
      </w:pPr>
      <w:r>
        <w:separator/>
      </w:r>
    </w:p>
  </w:endnote>
  <w:endnote w:type="continuationSeparator" w:id="0">
    <w:p w:rsidR="00952BB4" w:rsidRDefault="00952B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BB4" w:rsidRDefault="00952BB4" w:rsidP="00E71FC3">
      <w:pPr>
        <w:spacing w:after="0" w:line="240" w:lineRule="auto"/>
      </w:pPr>
      <w:r>
        <w:separator/>
      </w:r>
    </w:p>
  </w:footnote>
  <w:footnote w:type="continuationSeparator" w:id="0">
    <w:p w:rsidR="00952BB4" w:rsidRDefault="00952B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B4"/>
    <w:rsid w:val="00952BB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BFE83D-EFA2-4217-B317-42668D28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2B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2016-04-06T19:51:00Z</dcterms:created>
  <dcterms:modified xsi:type="dcterms:W3CDTF">2016-04-06T19:51:00Z</dcterms:modified>
</cp:coreProperties>
</file>